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D1DD9" w14:textId="77777777" w:rsidR="006F2300" w:rsidRDefault="006F2300" w:rsidP="006F23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KYNGESMYLL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0E1F0173" w14:textId="77777777" w:rsidR="006F2300" w:rsidRDefault="006F2300" w:rsidP="006F23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Oxford. Draper.</w:t>
      </w:r>
    </w:p>
    <w:p w14:paraId="568756BE" w14:textId="77777777" w:rsidR="006F2300" w:rsidRDefault="006F2300" w:rsidP="006F23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17992F" w14:textId="77777777" w:rsidR="006F2300" w:rsidRDefault="006F2300" w:rsidP="006F23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5C519B" w14:textId="77777777" w:rsidR="006F2300" w:rsidRDefault="006F2300" w:rsidP="006F23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May1407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Darnall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granted the alnage and subsidy</w:t>
      </w:r>
    </w:p>
    <w:p w14:paraId="6DB35D41" w14:textId="77777777" w:rsidR="006F2300" w:rsidRDefault="006F2300" w:rsidP="006F23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cloths for sale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two years.  (C.F.R. 1405-13 p.50)</w:t>
      </w:r>
    </w:p>
    <w:p w14:paraId="150D7E6D" w14:textId="77777777" w:rsidR="006F2300" w:rsidRDefault="006F2300" w:rsidP="006F23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B7E028" w14:textId="77777777" w:rsidR="006F2300" w:rsidRDefault="006F2300" w:rsidP="006F23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1F4016" w14:textId="77777777" w:rsidR="006F2300" w:rsidRDefault="006F2300" w:rsidP="006F23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August 2021</w:t>
      </w:r>
    </w:p>
    <w:p w14:paraId="49D976D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3B479" w14:textId="77777777" w:rsidR="006F2300" w:rsidRDefault="006F2300" w:rsidP="009139A6">
      <w:r>
        <w:separator/>
      </w:r>
    </w:p>
  </w:endnote>
  <w:endnote w:type="continuationSeparator" w:id="0">
    <w:p w14:paraId="6D5C00A5" w14:textId="77777777" w:rsidR="006F2300" w:rsidRDefault="006F23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10C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7F4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0B9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08805" w14:textId="77777777" w:rsidR="006F2300" w:rsidRDefault="006F2300" w:rsidP="009139A6">
      <w:r>
        <w:separator/>
      </w:r>
    </w:p>
  </w:footnote>
  <w:footnote w:type="continuationSeparator" w:id="0">
    <w:p w14:paraId="2FF4E588" w14:textId="77777777" w:rsidR="006F2300" w:rsidRDefault="006F23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6D2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E79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E1B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300"/>
    <w:rsid w:val="000666E0"/>
    <w:rsid w:val="002510B7"/>
    <w:rsid w:val="005C130B"/>
    <w:rsid w:val="006F230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BBEF0"/>
  <w15:chartTrackingRefBased/>
  <w15:docId w15:val="{8131EEB2-D538-46AD-825D-9C9EE02B0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2021-10-05T10:25:00Z</dcterms:created>
  <dcterms:modified xsi:type="dcterms:W3CDTF">2021-10-05T10:27:00Z</dcterms:modified>
</cp:coreProperties>
</file>